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A61" w:rsidRDefault="00AF5A61" w:rsidP="006B1457">
      <w:pPr>
        <w:rPr>
          <w:rFonts w:ascii="Arial" w:hAnsi="Arial" w:cs="Arial"/>
          <w:b/>
        </w:rPr>
      </w:pPr>
    </w:p>
    <w:p w:rsidR="00AF5A61" w:rsidRDefault="00AF5A61" w:rsidP="006B1457">
      <w:pPr>
        <w:rPr>
          <w:rFonts w:ascii="Arial" w:hAnsi="Arial" w:cs="Arial"/>
          <w:b/>
        </w:rPr>
      </w:pPr>
    </w:p>
    <w:p w:rsidR="006B1457" w:rsidRPr="00D00983" w:rsidRDefault="00D00983" w:rsidP="006B1457">
      <w:pPr>
        <w:rPr>
          <w:rFonts w:ascii="Arial" w:hAnsi="Arial" w:cs="Arial"/>
          <w:b/>
        </w:rPr>
      </w:pPr>
      <w:r w:rsidRPr="00D00983">
        <w:rPr>
          <w:rFonts w:ascii="Arial" w:hAnsi="Arial" w:cs="Arial"/>
          <w:b/>
        </w:rPr>
        <w:t>SUPPLIER DECLARATION</w:t>
      </w:r>
    </w:p>
    <w:p w:rsidR="00D00983" w:rsidRDefault="00D00983" w:rsidP="006B1457">
      <w:pPr>
        <w:rPr>
          <w:rFonts w:ascii="Arial" w:hAnsi="Arial" w:cs="Arial"/>
        </w:rPr>
      </w:pPr>
    </w:p>
    <w:p w:rsidR="008E5763" w:rsidRDefault="008E5763" w:rsidP="006B1457">
      <w:pPr>
        <w:rPr>
          <w:rFonts w:ascii="Arial" w:hAnsi="Arial" w:cs="Arial"/>
        </w:rPr>
      </w:pPr>
      <w:bookmarkStart w:id="0" w:name="_GoBack"/>
      <w:bookmarkEnd w:id="0"/>
    </w:p>
    <w:p w:rsidR="006B1457" w:rsidRDefault="006B1457" w:rsidP="006B1457">
      <w:pPr>
        <w:pStyle w:val="Heading2"/>
      </w:pPr>
      <w:r>
        <w:t>We herewith ___________________________________ (company name) declare</w:t>
      </w:r>
    </w:p>
    <w:p w:rsidR="006B1457" w:rsidRDefault="006B1457" w:rsidP="006B1457">
      <w:pPr>
        <w:rPr>
          <w:rFonts w:ascii="Arial" w:hAnsi="Arial" w:cs="Arial"/>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a) we are not bankrupt or being wound up, we are not having our affairs administered by the courts, have not entered into an arrangement with creditors, have not suspended business activities, are not the subject of proceedings concerning those matters, or are not in any analogous situation arising from a similar procedure provided for in national legislation or regulations,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b) </w:t>
      </w:r>
      <w:proofErr w:type="gramStart"/>
      <w:r w:rsidRPr="008E5763">
        <w:rPr>
          <w:rFonts w:ascii="Arial" w:hAnsi="Arial" w:cs="Arial"/>
          <w:sz w:val="18"/>
          <w:szCs w:val="18"/>
        </w:rPr>
        <w:t>we</w:t>
      </w:r>
      <w:proofErr w:type="gramEnd"/>
      <w:r w:rsidRPr="008E5763">
        <w:rPr>
          <w:rFonts w:ascii="Arial" w:hAnsi="Arial" w:cs="Arial"/>
          <w:sz w:val="18"/>
          <w:szCs w:val="18"/>
        </w:rPr>
        <w:t xml:space="preserve"> have not been convicted of an offence concerning our professional conduct by a judgement which has the force of res judicata,</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c) </w:t>
      </w:r>
      <w:proofErr w:type="gramStart"/>
      <w:r w:rsidRPr="008E5763">
        <w:rPr>
          <w:rFonts w:ascii="Arial" w:hAnsi="Arial" w:cs="Arial"/>
          <w:sz w:val="18"/>
          <w:szCs w:val="18"/>
        </w:rPr>
        <w:t>we</w:t>
      </w:r>
      <w:proofErr w:type="gramEnd"/>
      <w:r w:rsidRPr="008E5763">
        <w:rPr>
          <w:rFonts w:ascii="Arial" w:hAnsi="Arial" w:cs="Arial"/>
          <w:sz w:val="18"/>
          <w:szCs w:val="18"/>
        </w:rPr>
        <w:t xml:space="preserve"> have not been guilty of grave professional misconduct proven by any means which the contracting authority can justify,</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d) 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e) </w:t>
      </w:r>
      <w:proofErr w:type="gramStart"/>
      <w:r w:rsidRPr="008E5763">
        <w:rPr>
          <w:rFonts w:ascii="Arial" w:hAnsi="Arial" w:cs="Arial"/>
          <w:sz w:val="18"/>
          <w:szCs w:val="18"/>
        </w:rPr>
        <w:t>we</w:t>
      </w:r>
      <w:proofErr w:type="gramEnd"/>
      <w:r w:rsidRPr="008E5763">
        <w:rPr>
          <w:rFonts w:ascii="Arial" w:hAnsi="Arial" w:cs="Arial"/>
          <w:sz w:val="18"/>
          <w:szCs w:val="18"/>
        </w:rPr>
        <w:t xml:space="preserve"> have not been subject of a judgement which has the force of res judicata for fraud, corruption, involvement in a criminal organisation or any other illegal activity detrimental to the Communities financial interests,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f) </w:t>
      </w:r>
      <w:proofErr w:type="gramStart"/>
      <w:r w:rsidRPr="008E5763">
        <w:rPr>
          <w:rFonts w:ascii="Arial" w:hAnsi="Arial" w:cs="Arial"/>
          <w:sz w:val="18"/>
          <w:szCs w:val="18"/>
        </w:rPr>
        <w:t>following</w:t>
      </w:r>
      <w:proofErr w:type="gramEnd"/>
      <w:r w:rsidRPr="008E5763">
        <w:rPr>
          <w:rFonts w:ascii="Arial" w:hAnsi="Arial" w:cs="Arial"/>
          <w:sz w:val="18"/>
          <w:szCs w:val="18"/>
        </w:rPr>
        <w:t xml:space="preserve"> another procurement procedure or grant award procedure financed by the Community budget, we have not been declared to be in a serious breach of contract for failure to comply with their contractual obligations,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g) </w:t>
      </w:r>
      <w:proofErr w:type="gramStart"/>
      <w:r w:rsidRPr="008E5763">
        <w:rPr>
          <w:rFonts w:ascii="Arial" w:hAnsi="Arial" w:cs="Arial"/>
          <w:sz w:val="18"/>
          <w:szCs w:val="18"/>
        </w:rPr>
        <w:t>we</w:t>
      </w:r>
      <w:proofErr w:type="gramEnd"/>
      <w:r w:rsidRPr="008E5763">
        <w:rPr>
          <w:rFonts w:ascii="Arial" w:hAnsi="Arial" w:cs="Arial"/>
          <w:sz w:val="18"/>
          <w:szCs w:val="18"/>
        </w:rPr>
        <w:t xml:space="preserve"> are not guilty of serious misrepresentation in supplying the information required by the contracting authorities as a condition of participation in a tender procedure or contract,</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h) </w:t>
      </w:r>
      <w:proofErr w:type="gramStart"/>
      <w:r w:rsidRPr="008E5763">
        <w:rPr>
          <w:rFonts w:ascii="Arial" w:hAnsi="Arial" w:cs="Arial"/>
          <w:sz w:val="18"/>
          <w:szCs w:val="18"/>
        </w:rPr>
        <w:t>we</w:t>
      </w:r>
      <w:proofErr w:type="gramEnd"/>
      <w:r w:rsidRPr="008E5763">
        <w:rPr>
          <w:rFonts w:ascii="Arial" w:hAnsi="Arial" w:cs="Arial"/>
          <w:sz w:val="18"/>
          <w:szCs w:val="18"/>
        </w:rPr>
        <w:t xml:space="preserve"> have not been declared to be in serious breach of contract for failure to comply with obligations in connection with another contract with the same contracting authority or another contract financed with Community funds,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proofErr w:type="spellStart"/>
      <w:r w:rsidRPr="008E5763">
        <w:rPr>
          <w:rFonts w:ascii="Arial" w:hAnsi="Arial" w:cs="Arial"/>
          <w:sz w:val="18"/>
          <w:szCs w:val="18"/>
        </w:rPr>
        <w:t>i</w:t>
      </w:r>
      <w:proofErr w:type="spellEnd"/>
      <w:r w:rsidRPr="008E5763">
        <w:rPr>
          <w:rFonts w:ascii="Arial" w:hAnsi="Arial" w:cs="Arial"/>
          <w:sz w:val="18"/>
          <w:szCs w:val="18"/>
        </w:rPr>
        <w:t xml:space="preserve">) </w:t>
      </w:r>
      <w:proofErr w:type="gramStart"/>
      <w:r w:rsidRPr="008E5763">
        <w:rPr>
          <w:rFonts w:ascii="Arial" w:hAnsi="Arial" w:cs="Arial"/>
          <w:sz w:val="18"/>
          <w:szCs w:val="18"/>
        </w:rPr>
        <w:t>we</w:t>
      </w:r>
      <w:proofErr w:type="gramEnd"/>
      <w:r w:rsidRPr="008E5763">
        <w:rPr>
          <w:rFonts w:ascii="Arial" w:hAnsi="Arial" w:cs="Arial"/>
          <w:sz w:val="18"/>
          <w:szCs w:val="18"/>
        </w:rPr>
        <w:t xml:space="preserve"> are not in a situation of being excluded from Community funds due to ethical</w:t>
      </w:r>
      <w:r w:rsidR="007A3967" w:rsidRPr="008E5763">
        <w:rPr>
          <w:rFonts w:ascii="Arial" w:hAnsi="Arial" w:cs="Arial"/>
          <w:sz w:val="18"/>
          <w:szCs w:val="18"/>
        </w:rPr>
        <w:t xml:space="preserve"> </w:t>
      </w:r>
      <w:r w:rsidRPr="008E5763">
        <w:rPr>
          <w:rFonts w:ascii="Arial" w:hAnsi="Arial" w:cs="Arial"/>
          <w:sz w:val="18"/>
          <w:szCs w:val="18"/>
        </w:rPr>
        <w:t>aspects,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j) we will guarantee the European Commission, the European Anti-Fraud Office and the Court of Auditors, appropriate right of access to our financial and accounting documents for the purposes of checks and audits,</w:t>
      </w:r>
    </w:p>
    <w:p w:rsidR="006B1457" w:rsidRPr="008E5763" w:rsidRDefault="006B1457" w:rsidP="006B1457">
      <w:pPr>
        <w:jc w:val="both"/>
        <w:rPr>
          <w:rFonts w:ascii="Arial" w:hAnsi="Arial" w:cs="Arial"/>
          <w:sz w:val="18"/>
          <w:szCs w:val="18"/>
        </w:rPr>
      </w:pPr>
    </w:p>
    <w:p w:rsidR="006B1457" w:rsidRPr="008E5763" w:rsidRDefault="006B1457" w:rsidP="006B1457">
      <w:pPr>
        <w:jc w:val="both"/>
        <w:rPr>
          <w:rFonts w:ascii="Arial" w:hAnsi="Arial" w:cs="Arial"/>
          <w:sz w:val="18"/>
          <w:szCs w:val="18"/>
        </w:rPr>
      </w:pPr>
      <w:r w:rsidRPr="008E5763">
        <w:rPr>
          <w:rFonts w:ascii="Arial" w:hAnsi="Arial" w:cs="Arial"/>
          <w:sz w:val="18"/>
          <w:szCs w:val="18"/>
        </w:rPr>
        <w:t xml:space="preserve">k) </w:t>
      </w:r>
      <w:proofErr w:type="gramStart"/>
      <w:r w:rsidRPr="008E5763">
        <w:rPr>
          <w:rFonts w:ascii="Arial" w:hAnsi="Arial" w:cs="Arial"/>
          <w:sz w:val="18"/>
          <w:szCs w:val="18"/>
        </w:rPr>
        <w:t>we</w:t>
      </w:r>
      <w:proofErr w:type="gramEnd"/>
      <w:r w:rsidRPr="008E5763">
        <w:rPr>
          <w:rFonts w:ascii="Arial" w:hAnsi="Arial" w:cs="Arial"/>
          <w:sz w:val="18"/>
          <w:szCs w:val="18"/>
        </w:rPr>
        <w:t xml:space="preserve"> do respect basic social rights and condemn exploitation of child labour.</w:t>
      </w:r>
    </w:p>
    <w:p w:rsidR="008E5763" w:rsidRPr="008E5763" w:rsidRDefault="008E5763" w:rsidP="006B1457">
      <w:pPr>
        <w:jc w:val="both"/>
        <w:rPr>
          <w:rFonts w:ascii="Arial" w:hAnsi="Arial" w:cs="Arial"/>
          <w:sz w:val="18"/>
          <w:szCs w:val="18"/>
        </w:rPr>
      </w:pPr>
    </w:p>
    <w:p w:rsidR="008E5763" w:rsidRPr="008E5763" w:rsidRDefault="002B2B09" w:rsidP="00D12D2E">
      <w:pPr>
        <w:jc w:val="both"/>
        <w:rPr>
          <w:rFonts w:ascii="Arial" w:hAnsi="Arial" w:cs="Arial"/>
          <w:sz w:val="18"/>
          <w:szCs w:val="18"/>
        </w:rPr>
      </w:pPr>
      <w:r>
        <w:rPr>
          <w:rFonts w:ascii="Arial" w:hAnsi="Arial" w:cs="Arial"/>
          <w:sz w:val="18"/>
          <w:szCs w:val="18"/>
        </w:rPr>
        <w:t xml:space="preserve">l) </w:t>
      </w:r>
      <w:proofErr w:type="gramStart"/>
      <w:r>
        <w:rPr>
          <w:rFonts w:ascii="Arial" w:hAnsi="Arial" w:cs="Arial"/>
          <w:sz w:val="18"/>
          <w:szCs w:val="18"/>
        </w:rPr>
        <w:t>w</w:t>
      </w:r>
      <w:r w:rsidR="008E5763" w:rsidRPr="008E5763">
        <w:rPr>
          <w:rFonts w:ascii="Arial" w:hAnsi="Arial" w:cs="Arial"/>
          <w:sz w:val="18"/>
          <w:szCs w:val="18"/>
        </w:rPr>
        <w:t>e</w:t>
      </w:r>
      <w:proofErr w:type="gramEnd"/>
      <w:r w:rsidR="008E5763" w:rsidRPr="008E5763">
        <w:rPr>
          <w:rFonts w:ascii="Arial" w:hAnsi="Arial" w:cs="Arial"/>
          <w:sz w:val="18"/>
          <w:szCs w:val="18"/>
        </w:rPr>
        <w:t xml:space="preserve"> stress the importance of a free, fair and compe</w:t>
      </w:r>
      <w:r w:rsidR="008E5763">
        <w:rPr>
          <w:rFonts w:ascii="Arial" w:hAnsi="Arial" w:cs="Arial"/>
          <w:sz w:val="18"/>
          <w:szCs w:val="18"/>
        </w:rPr>
        <w:t xml:space="preserve">titive procurement competition, </w:t>
      </w:r>
      <w:r w:rsidR="008E5763" w:rsidRPr="008E5763">
        <w:rPr>
          <w:rFonts w:ascii="Arial" w:hAnsi="Arial" w:cs="Arial"/>
          <w:sz w:val="18"/>
          <w:szCs w:val="18"/>
        </w:rPr>
        <w:t xml:space="preserve">that excludes misuse. In this regard, this company has so far neither directly nor indirectly publicly offered or guaranteed illegal advantages to any public servant or any other person in connection with its offer, nor will offer or guarantee, in this bidding process, or in the case of award, in the consequent implementation of the contract, such incentives or rewards. We also </w:t>
      </w:r>
      <w:proofErr w:type="spellStart"/>
      <w:r w:rsidR="008E5763" w:rsidRPr="008E5763">
        <w:rPr>
          <w:rFonts w:ascii="Arial" w:hAnsi="Arial" w:cs="Arial"/>
          <w:sz w:val="18"/>
          <w:szCs w:val="18"/>
        </w:rPr>
        <w:t>emphazise</w:t>
      </w:r>
      <w:proofErr w:type="spellEnd"/>
      <w:r w:rsidR="008E5763" w:rsidRPr="008E5763">
        <w:rPr>
          <w:rFonts w:ascii="Arial" w:hAnsi="Arial" w:cs="Arial"/>
          <w:sz w:val="18"/>
          <w:szCs w:val="18"/>
        </w:rPr>
        <w:t xml:space="preserve"> the importance of the observation of minimum social standards (“Core labour standards”) in the implementation of the project. We are committed to comply with the core</w:t>
      </w:r>
      <w:r w:rsidR="00D12D2E">
        <w:rPr>
          <w:rFonts w:ascii="Arial" w:hAnsi="Arial" w:cs="Arial"/>
          <w:sz w:val="18"/>
          <w:szCs w:val="18"/>
        </w:rPr>
        <w:t xml:space="preserve"> labour standards ratified in Iraq.</w:t>
      </w:r>
    </w:p>
    <w:p w:rsidR="006B1457" w:rsidRPr="008E5763" w:rsidRDefault="006B1457" w:rsidP="006B1457">
      <w:pPr>
        <w:jc w:val="both"/>
        <w:rPr>
          <w:rFonts w:ascii="Arial" w:hAnsi="Arial" w:cs="Arial"/>
          <w:sz w:val="18"/>
          <w:szCs w:val="18"/>
        </w:rPr>
      </w:pPr>
    </w:p>
    <w:p w:rsidR="006B1457" w:rsidRDefault="006B1457" w:rsidP="006B1457">
      <w:pPr>
        <w:jc w:val="both"/>
        <w:rPr>
          <w:rFonts w:ascii="Arial" w:hAnsi="Arial" w:cs="Arial"/>
          <w:sz w:val="18"/>
          <w:szCs w:val="18"/>
        </w:rPr>
      </w:pPr>
    </w:p>
    <w:p w:rsidR="008E5763" w:rsidRDefault="008E5763" w:rsidP="006B1457">
      <w:pPr>
        <w:jc w:val="both"/>
        <w:rPr>
          <w:rFonts w:ascii="Arial" w:hAnsi="Arial" w:cs="Arial"/>
          <w:sz w:val="18"/>
          <w:szCs w:val="18"/>
        </w:rPr>
      </w:pPr>
    </w:p>
    <w:p w:rsidR="008E5763" w:rsidRPr="008E5763" w:rsidRDefault="008E5763" w:rsidP="006B1457">
      <w:pPr>
        <w:jc w:val="both"/>
        <w:rPr>
          <w:rFonts w:ascii="Arial" w:hAnsi="Arial" w:cs="Arial"/>
          <w:sz w:val="18"/>
          <w:szCs w:val="18"/>
        </w:rPr>
      </w:pPr>
    </w:p>
    <w:p w:rsidR="006B1457" w:rsidRPr="008E5763" w:rsidRDefault="006B1457" w:rsidP="008E5763">
      <w:pPr>
        <w:jc w:val="center"/>
        <w:rPr>
          <w:rFonts w:ascii="Arial" w:hAnsi="Arial" w:cs="Arial"/>
          <w:sz w:val="18"/>
          <w:szCs w:val="18"/>
        </w:rPr>
      </w:pPr>
    </w:p>
    <w:p w:rsidR="006B1457" w:rsidRPr="008E5763" w:rsidRDefault="006B1457" w:rsidP="008E5763">
      <w:pPr>
        <w:jc w:val="center"/>
        <w:rPr>
          <w:rFonts w:ascii="Arial" w:hAnsi="Arial" w:cs="Arial"/>
          <w:sz w:val="18"/>
          <w:szCs w:val="18"/>
        </w:rPr>
      </w:pPr>
      <w:r w:rsidRPr="008E5763">
        <w:rPr>
          <w:rFonts w:ascii="Arial" w:hAnsi="Arial" w:cs="Arial"/>
          <w:sz w:val="18"/>
          <w:szCs w:val="18"/>
        </w:rPr>
        <w:t>__________________________________________________________________</w:t>
      </w:r>
    </w:p>
    <w:p w:rsidR="0069332F" w:rsidRPr="008E5763" w:rsidRDefault="006B1457" w:rsidP="008E5763">
      <w:pPr>
        <w:ind w:left="360"/>
        <w:jc w:val="center"/>
        <w:rPr>
          <w:rFonts w:ascii="Arial" w:hAnsi="Arial" w:cs="Arial"/>
          <w:sz w:val="18"/>
          <w:szCs w:val="18"/>
        </w:rPr>
      </w:pPr>
      <w:r w:rsidRPr="008E5763">
        <w:rPr>
          <w:rFonts w:ascii="Arial" w:hAnsi="Arial" w:cs="Arial"/>
          <w:sz w:val="18"/>
          <w:szCs w:val="18"/>
        </w:rPr>
        <w:t xml:space="preserve">Date, Name of Company, Signature, </w:t>
      </w:r>
      <w:proofErr w:type="gramStart"/>
      <w:r w:rsidRPr="008E5763">
        <w:rPr>
          <w:rFonts w:ascii="Arial" w:hAnsi="Arial" w:cs="Arial"/>
          <w:sz w:val="18"/>
          <w:szCs w:val="18"/>
        </w:rPr>
        <w:t>Name</w:t>
      </w:r>
      <w:proofErr w:type="gramEnd"/>
      <w:r w:rsidRPr="008E5763">
        <w:rPr>
          <w:rFonts w:ascii="Arial" w:hAnsi="Arial" w:cs="Arial"/>
          <w:sz w:val="18"/>
          <w:szCs w:val="18"/>
        </w:rPr>
        <w:t xml:space="preserve"> in printed letters, Stamp</w:t>
      </w:r>
    </w:p>
    <w:p w:rsidR="008A4A4B" w:rsidRPr="008E5763" w:rsidRDefault="008A4A4B" w:rsidP="008A4A4B">
      <w:pPr>
        <w:rPr>
          <w:rFonts w:ascii="Arial" w:hAnsi="Arial" w:cs="Arial"/>
          <w:sz w:val="18"/>
          <w:szCs w:val="18"/>
          <w:lang w:val="en-US"/>
        </w:rPr>
      </w:pPr>
    </w:p>
    <w:p w:rsidR="004323FD" w:rsidRPr="008E5763" w:rsidRDefault="004323FD" w:rsidP="008A4A4B">
      <w:pPr>
        <w:rPr>
          <w:rFonts w:ascii="Arial" w:hAnsi="Arial" w:cs="Arial"/>
          <w:sz w:val="18"/>
          <w:szCs w:val="18"/>
          <w:lang w:val="en-US"/>
        </w:rPr>
      </w:pPr>
    </w:p>
    <w:p w:rsidR="008E5763" w:rsidRDefault="008E5763" w:rsidP="008A4A4B">
      <w:pPr>
        <w:rPr>
          <w:rFonts w:ascii="Arial" w:hAnsi="Arial" w:cs="Arial"/>
          <w:sz w:val="20"/>
          <w:szCs w:val="20"/>
          <w:lang w:val="en-US"/>
        </w:rPr>
      </w:pPr>
    </w:p>
    <w:p w:rsidR="008A4A4B" w:rsidRPr="00176188" w:rsidRDefault="008A4A4B" w:rsidP="008A4A4B">
      <w:pPr>
        <w:rPr>
          <w:rFonts w:ascii="Arial" w:hAnsi="Arial" w:cs="Arial"/>
          <w:sz w:val="20"/>
          <w:szCs w:val="20"/>
          <w:lang w:val="en-US"/>
        </w:rPr>
      </w:pPr>
    </w:p>
    <w:p w:rsidR="008A4A4B" w:rsidRPr="006B1457" w:rsidRDefault="008A4A4B" w:rsidP="0040377E">
      <w:pPr>
        <w:rPr>
          <w:rFonts w:ascii="Arial" w:hAnsi="Arial" w:cs="Arial"/>
          <w:b/>
          <w:sz w:val="20"/>
          <w:szCs w:val="20"/>
        </w:rPr>
      </w:pPr>
    </w:p>
    <w:sectPr w:rsidR="008A4A4B" w:rsidRPr="006B1457" w:rsidSect="00386FEE">
      <w:footerReference w:type="even" r:id="rId8"/>
      <w:footerReference w:type="default" r:id="rId9"/>
      <w:headerReference w:type="first" r:id="rId10"/>
      <w:pgSz w:w="11906" w:h="16838" w:code="9"/>
      <w:pgMar w:top="1440" w:right="1440" w:bottom="1440" w:left="1440" w:header="709" w:footer="737"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65F" w:rsidRDefault="00E8165F">
      <w:r>
        <w:separator/>
      </w:r>
    </w:p>
  </w:endnote>
  <w:endnote w:type="continuationSeparator" w:id="0">
    <w:p w:rsidR="00E8165F" w:rsidRDefault="00E8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ade Gothic LT Com">
    <w:altName w:val="Corbel"/>
    <w:charset w:val="00"/>
    <w:family w:val="swiss"/>
    <w:pitch w:val="variable"/>
    <w:sig w:usb0="00000001"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C0B" w:rsidRDefault="00180C0B" w:rsidP="00C170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0C0B" w:rsidRDefault="00180C0B" w:rsidP="000960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28946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899789099"/>
          <w:docPartObj>
            <w:docPartGallery w:val="Page Numbers (Top of Page)"/>
            <w:docPartUnique/>
          </w:docPartObj>
        </w:sdtPr>
        <w:sdtEndPr/>
        <w:sdtContent>
          <w:p w:rsidR="00180C0B" w:rsidRPr="00692634" w:rsidRDefault="00180C0B">
            <w:pPr>
              <w:pStyle w:val="Footer"/>
              <w:jc w:val="right"/>
              <w:rPr>
                <w:rFonts w:ascii="Arial" w:hAnsi="Arial" w:cs="Arial"/>
                <w:sz w:val="16"/>
                <w:szCs w:val="16"/>
              </w:rPr>
            </w:pPr>
            <w:r w:rsidRPr="00692634">
              <w:rPr>
                <w:rFonts w:ascii="Arial" w:hAnsi="Arial" w:cs="Arial"/>
                <w:sz w:val="16"/>
                <w:szCs w:val="16"/>
              </w:rPr>
              <w:t xml:space="preserve">Page </w:t>
            </w:r>
            <w:r w:rsidRPr="00692634">
              <w:rPr>
                <w:rFonts w:ascii="Arial" w:hAnsi="Arial" w:cs="Arial"/>
                <w:b/>
                <w:bCs/>
                <w:sz w:val="16"/>
                <w:szCs w:val="16"/>
              </w:rPr>
              <w:fldChar w:fldCharType="begin"/>
            </w:r>
            <w:r w:rsidRPr="00692634">
              <w:rPr>
                <w:rFonts w:ascii="Arial" w:hAnsi="Arial" w:cs="Arial"/>
                <w:b/>
                <w:bCs/>
                <w:sz w:val="16"/>
                <w:szCs w:val="16"/>
              </w:rPr>
              <w:instrText>PAGE</w:instrText>
            </w:r>
            <w:r w:rsidRPr="00692634">
              <w:rPr>
                <w:rFonts w:ascii="Arial" w:hAnsi="Arial" w:cs="Arial"/>
                <w:b/>
                <w:bCs/>
                <w:sz w:val="16"/>
                <w:szCs w:val="16"/>
              </w:rPr>
              <w:fldChar w:fldCharType="separate"/>
            </w:r>
            <w:r w:rsidR="008E5763">
              <w:rPr>
                <w:rFonts w:ascii="Arial" w:hAnsi="Arial" w:cs="Arial"/>
                <w:b/>
                <w:bCs/>
                <w:noProof/>
                <w:sz w:val="16"/>
                <w:szCs w:val="16"/>
              </w:rPr>
              <w:t>- 2 -</w:t>
            </w:r>
            <w:r w:rsidRPr="00692634">
              <w:rPr>
                <w:rFonts w:ascii="Arial" w:hAnsi="Arial" w:cs="Arial"/>
                <w:b/>
                <w:bCs/>
                <w:sz w:val="16"/>
                <w:szCs w:val="16"/>
              </w:rPr>
              <w:fldChar w:fldCharType="end"/>
            </w:r>
            <w:r w:rsidRPr="00692634">
              <w:rPr>
                <w:rFonts w:ascii="Arial" w:hAnsi="Arial" w:cs="Arial"/>
                <w:sz w:val="16"/>
                <w:szCs w:val="16"/>
              </w:rPr>
              <w:t xml:space="preserve"> of </w:t>
            </w:r>
            <w:r w:rsidRPr="00692634">
              <w:rPr>
                <w:rFonts w:ascii="Arial" w:hAnsi="Arial" w:cs="Arial"/>
                <w:b/>
                <w:bCs/>
                <w:sz w:val="16"/>
                <w:szCs w:val="16"/>
              </w:rPr>
              <w:fldChar w:fldCharType="begin"/>
            </w:r>
            <w:r w:rsidRPr="00692634">
              <w:rPr>
                <w:rFonts w:ascii="Arial" w:hAnsi="Arial" w:cs="Arial"/>
                <w:b/>
                <w:bCs/>
                <w:sz w:val="16"/>
                <w:szCs w:val="16"/>
              </w:rPr>
              <w:instrText>NUMPAGES</w:instrText>
            </w:r>
            <w:r w:rsidRPr="00692634">
              <w:rPr>
                <w:rFonts w:ascii="Arial" w:hAnsi="Arial" w:cs="Arial"/>
                <w:b/>
                <w:bCs/>
                <w:sz w:val="16"/>
                <w:szCs w:val="16"/>
              </w:rPr>
              <w:fldChar w:fldCharType="separate"/>
            </w:r>
            <w:r w:rsidR="008E5763">
              <w:rPr>
                <w:rFonts w:ascii="Arial" w:hAnsi="Arial" w:cs="Arial"/>
                <w:b/>
                <w:bCs/>
                <w:noProof/>
                <w:sz w:val="16"/>
                <w:szCs w:val="16"/>
              </w:rPr>
              <w:t>2</w:t>
            </w:r>
            <w:r w:rsidRPr="00692634">
              <w:rPr>
                <w:rFonts w:ascii="Arial" w:hAnsi="Arial" w:cs="Arial"/>
                <w:b/>
                <w:bCs/>
                <w:sz w:val="16"/>
                <w:szCs w:val="16"/>
              </w:rPr>
              <w:fldChar w:fldCharType="end"/>
            </w:r>
          </w:p>
        </w:sdtContent>
      </w:sdt>
    </w:sdtContent>
  </w:sdt>
  <w:p w:rsidR="00180C0B" w:rsidRPr="003144DE" w:rsidRDefault="00180C0B" w:rsidP="000960B6">
    <w:pPr>
      <w:pStyle w:val="Footer"/>
      <w:ind w:right="360"/>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65F" w:rsidRDefault="00E8165F">
      <w:r>
        <w:separator/>
      </w:r>
    </w:p>
  </w:footnote>
  <w:footnote w:type="continuationSeparator" w:id="0">
    <w:p w:rsidR="00E8165F" w:rsidRDefault="00E81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A61" w:rsidRPr="00AF5A61" w:rsidRDefault="00AF5A61" w:rsidP="00AF5A61">
    <w:pPr>
      <w:pStyle w:val="Header"/>
      <w:rPr>
        <w:rFonts w:asciiTheme="minorBidi" w:hAnsiTheme="minorBidi" w:cstheme="minorBidi"/>
        <w:sz w:val="20"/>
        <w:szCs w:val="20"/>
      </w:rPr>
    </w:pPr>
    <w:r w:rsidRPr="00AF5A61">
      <w:rPr>
        <w:rFonts w:asciiTheme="minorBidi" w:hAnsiTheme="minorBidi" w:cstheme="minorBidi"/>
        <w:sz w:val="20"/>
        <w:szCs w:val="20"/>
      </w:rPr>
      <w:t>ANNEX I (SUPPLIER DECLARATION)</w:t>
    </w:r>
  </w:p>
  <w:p w:rsidR="00180C0B" w:rsidRPr="006D65D6" w:rsidRDefault="00180C0B" w:rsidP="00102FDE">
    <w:pPr>
      <w:pStyle w:val="Header"/>
      <w:jc w:val="right"/>
      <w:rPr>
        <w:rFonts w:ascii="Arial" w:hAnsi="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01B5E"/>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B34D1"/>
    <w:multiLevelType w:val="hybridMultilevel"/>
    <w:tmpl w:val="F46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9464CB"/>
    <w:multiLevelType w:val="hybridMultilevel"/>
    <w:tmpl w:val="2B3CE2E2"/>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C7D3B53"/>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C72303"/>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126E0"/>
    <w:multiLevelType w:val="hybridMultilevel"/>
    <w:tmpl w:val="A96AE7F0"/>
    <w:lvl w:ilvl="0" w:tplc="6B3C6A8A">
      <w:start w:val="1"/>
      <w:numFmt w:val="upperRoman"/>
      <w:lvlText w:val="%1."/>
      <w:lvlJc w:val="left"/>
      <w:pPr>
        <w:ind w:left="1425" w:hanging="7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6">
    <w:nsid w:val="1D324FD2"/>
    <w:multiLevelType w:val="hybridMultilevel"/>
    <w:tmpl w:val="E738E6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AC644D"/>
    <w:multiLevelType w:val="hybridMultilevel"/>
    <w:tmpl w:val="E256AE94"/>
    <w:lvl w:ilvl="0" w:tplc="9B5CBD04">
      <w:start w:val="13"/>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nsid w:val="230704AB"/>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483839"/>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1646C6"/>
    <w:multiLevelType w:val="hybridMultilevel"/>
    <w:tmpl w:val="FCE44A1E"/>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BEE093E"/>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D059C"/>
    <w:multiLevelType w:val="hybridMultilevel"/>
    <w:tmpl w:val="9084A9D6"/>
    <w:lvl w:ilvl="0" w:tplc="4B766BE0">
      <w:start w:val="2"/>
      <w:numFmt w:val="bullet"/>
      <w:lvlText w:val="-"/>
      <w:lvlJc w:val="left"/>
      <w:pPr>
        <w:ind w:left="1080" w:hanging="360"/>
      </w:pPr>
      <w:rPr>
        <w:rFonts w:ascii="Arial" w:eastAsia="PMingLiU"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nsid w:val="31455FCB"/>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5936EE"/>
    <w:multiLevelType w:val="hybridMultilevel"/>
    <w:tmpl w:val="1D3CC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3F15AD3"/>
    <w:multiLevelType w:val="hybridMultilevel"/>
    <w:tmpl w:val="B6E4E01C"/>
    <w:lvl w:ilvl="0" w:tplc="053E70B2">
      <w:start w:val="13"/>
      <w:numFmt w:val="bullet"/>
      <w:lvlText w:val=""/>
      <w:lvlJc w:val="left"/>
      <w:pPr>
        <w:ind w:left="1068" w:hanging="360"/>
      </w:pPr>
      <w:rPr>
        <w:rFonts w:ascii="Symbol" w:eastAsia="Times New Roman" w:hAnsi="Symbo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nsid w:val="37561CB9"/>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066C08"/>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FA621E"/>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F26764"/>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A3613F"/>
    <w:multiLevelType w:val="hybridMultilevel"/>
    <w:tmpl w:val="A43E517E"/>
    <w:lvl w:ilvl="0" w:tplc="00227F22">
      <w:start w:val="2"/>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nsid w:val="453F5585"/>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EB7D8B"/>
    <w:multiLevelType w:val="hybridMultilevel"/>
    <w:tmpl w:val="C3DEB5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6D23013"/>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00FAC"/>
    <w:multiLevelType w:val="hybridMultilevel"/>
    <w:tmpl w:val="853E1806"/>
    <w:lvl w:ilvl="0" w:tplc="D0247D26">
      <w:start w:val="318"/>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5">
    <w:nsid w:val="4B38728D"/>
    <w:multiLevelType w:val="hybridMultilevel"/>
    <w:tmpl w:val="64BAB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D075D36"/>
    <w:multiLevelType w:val="hybridMultilevel"/>
    <w:tmpl w:val="402C45F0"/>
    <w:lvl w:ilvl="0" w:tplc="0407000F">
      <w:start w:val="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E264F08"/>
    <w:multiLevelType w:val="multilevel"/>
    <w:tmpl w:val="793457A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62FB0F93"/>
    <w:multiLevelType w:val="hybridMultilevel"/>
    <w:tmpl w:val="705E4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40F6E50"/>
    <w:multiLevelType w:val="hybridMultilevel"/>
    <w:tmpl w:val="4D66961C"/>
    <w:lvl w:ilvl="0" w:tplc="C7B4DBB8">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nsid w:val="642662B1"/>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0F3096"/>
    <w:multiLevelType w:val="hybridMultilevel"/>
    <w:tmpl w:val="40B026EC"/>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68EE4896"/>
    <w:multiLevelType w:val="hybridMultilevel"/>
    <w:tmpl w:val="1DC21B42"/>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91062A4"/>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1F0EAD"/>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4F0A7C"/>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B5A15"/>
    <w:multiLevelType w:val="hybridMultilevel"/>
    <w:tmpl w:val="4454A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93E159B"/>
    <w:multiLevelType w:val="hybridMultilevel"/>
    <w:tmpl w:val="08BA30F2"/>
    <w:lvl w:ilvl="0" w:tplc="731A4A18">
      <w:start w:val="1"/>
      <w:numFmt w:val="upperRoman"/>
      <w:lvlText w:val="%1."/>
      <w:lvlJc w:val="left"/>
      <w:pPr>
        <w:ind w:left="1425" w:hanging="7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8">
    <w:nsid w:val="79904EE7"/>
    <w:multiLevelType w:val="hybridMultilevel"/>
    <w:tmpl w:val="68C610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9B856C2"/>
    <w:multiLevelType w:val="hybridMultilevel"/>
    <w:tmpl w:val="302A0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DD7095"/>
    <w:multiLevelType w:val="hybridMultilevel"/>
    <w:tmpl w:val="BF4EB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C0F2ADD"/>
    <w:multiLevelType w:val="hybridMultilevel"/>
    <w:tmpl w:val="E16C8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3C4399"/>
    <w:multiLevelType w:val="hybridMultilevel"/>
    <w:tmpl w:val="F0CED8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2"/>
  </w:num>
  <w:num w:numId="2">
    <w:abstractNumId w:val="38"/>
  </w:num>
  <w:num w:numId="3">
    <w:abstractNumId w:val="36"/>
  </w:num>
  <w:num w:numId="4">
    <w:abstractNumId w:val="7"/>
  </w:num>
  <w:num w:numId="5">
    <w:abstractNumId w:val="15"/>
  </w:num>
  <w:num w:numId="6">
    <w:abstractNumId w:val="20"/>
  </w:num>
  <w:num w:numId="7">
    <w:abstractNumId w:val="5"/>
  </w:num>
  <w:num w:numId="8">
    <w:abstractNumId w:val="24"/>
  </w:num>
  <w:num w:numId="9">
    <w:abstractNumId w:val="37"/>
  </w:num>
  <w:num w:numId="10">
    <w:abstractNumId w:val="6"/>
  </w:num>
  <w:num w:numId="11">
    <w:abstractNumId w:val="25"/>
  </w:num>
  <w:num w:numId="12">
    <w:abstractNumId w:val="12"/>
  </w:num>
  <w:num w:numId="13">
    <w:abstractNumId w:val="1"/>
  </w:num>
  <w:num w:numId="14">
    <w:abstractNumId w:val="14"/>
  </w:num>
  <w:num w:numId="15">
    <w:abstractNumId w:val="29"/>
  </w:num>
  <w:num w:numId="16">
    <w:abstractNumId w:val="26"/>
  </w:num>
  <w:num w:numId="17">
    <w:abstractNumId w:val="40"/>
  </w:num>
  <w:num w:numId="18">
    <w:abstractNumId w:val="42"/>
  </w:num>
  <w:num w:numId="19">
    <w:abstractNumId w:val="32"/>
  </w:num>
  <w:num w:numId="20">
    <w:abstractNumId w:val="31"/>
  </w:num>
  <w:num w:numId="21">
    <w:abstractNumId w:val="10"/>
  </w:num>
  <w:num w:numId="22">
    <w:abstractNumId w:val="2"/>
  </w:num>
  <w:num w:numId="23">
    <w:abstractNumId w:val="28"/>
  </w:num>
  <w:num w:numId="24">
    <w:abstractNumId w:val="41"/>
  </w:num>
  <w:num w:numId="25">
    <w:abstractNumId w:val="16"/>
  </w:num>
  <w:num w:numId="26">
    <w:abstractNumId w:val="27"/>
  </w:num>
  <w:num w:numId="27">
    <w:abstractNumId w:val="35"/>
  </w:num>
  <w:num w:numId="28">
    <w:abstractNumId w:val="18"/>
  </w:num>
  <w:num w:numId="29">
    <w:abstractNumId w:val="30"/>
  </w:num>
  <w:num w:numId="30">
    <w:abstractNumId w:val="8"/>
  </w:num>
  <w:num w:numId="31">
    <w:abstractNumId w:val="4"/>
  </w:num>
  <w:num w:numId="32">
    <w:abstractNumId w:val="9"/>
  </w:num>
  <w:num w:numId="33">
    <w:abstractNumId w:val="34"/>
  </w:num>
  <w:num w:numId="34">
    <w:abstractNumId w:val="33"/>
  </w:num>
  <w:num w:numId="35">
    <w:abstractNumId w:val="17"/>
  </w:num>
  <w:num w:numId="36">
    <w:abstractNumId w:val="11"/>
  </w:num>
  <w:num w:numId="37">
    <w:abstractNumId w:val="39"/>
  </w:num>
  <w:num w:numId="38">
    <w:abstractNumId w:val="21"/>
  </w:num>
  <w:num w:numId="39">
    <w:abstractNumId w:val="0"/>
  </w:num>
  <w:num w:numId="40">
    <w:abstractNumId w:val="23"/>
  </w:num>
  <w:num w:numId="41">
    <w:abstractNumId w:val="3"/>
  </w:num>
  <w:num w:numId="42">
    <w:abstractNumId w:val="13"/>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EF3"/>
    <w:rsid w:val="00007831"/>
    <w:rsid w:val="00012126"/>
    <w:rsid w:val="00021883"/>
    <w:rsid w:val="000243CF"/>
    <w:rsid w:val="00034D7D"/>
    <w:rsid w:val="00040B48"/>
    <w:rsid w:val="00057EA7"/>
    <w:rsid w:val="00061DF1"/>
    <w:rsid w:val="000634F3"/>
    <w:rsid w:val="000645A0"/>
    <w:rsid w:val="000656C8"/>
    <w:rsid w:val="00076BD7"/>
    <w:rsid w:val="00083E04"/>
    <w:rsid w:val="00085813"/>
    <w:rsid w:val="00086BB7"/>
    <w:rsid w:val="000870D1"/>
    <w:rsid w:val="0009238B"/>
    <w:rsid w:val="00092B52"/>
    <w:rsid w:val="000960B6"/>
    <w:rsid w:val="0009710B"/>
    <w:rsid w:val="000A0120"/>
    <w:rsid w:val="000A38DC"/>
    <w:rsid w:val="000A6E27"/>
    <w:rsid w:val="000B1527"/>
    <w:rsid w:val="000B1CAA"/>
    <w:rsid w:val="000B7A3C"/>
    <w:rsid w:val="000C07E2"/>
    <w:rsid w:val="000C1072"/>
    <w:rsid w:val="000C4F7C"/>
    <w:rsid w:val="000C51D2"/>
    <w:rsid w:val="000C54DC"/>
    <w:rsid w:val="000C7130"/>
    <w:rsid w:val="000D5A8F"/>
    <w:rsid w:val="000E284A"/>
    <w:rsid w:val="000E443F"/>
    <w:rsid w:val="000E69F5"/>
    <w:rsid w:val="000E74F1"/>
    <w:rsid w:val="000F1589"/>
    <w:rsid w:val="000F4A89"/>
    <w:rsid w:val="000F6975"/>
    <w:rsid w:val="00102325"/>
    <w:rsid w:val="00102FDE"/>
    <w:rsid w:val="001043F7"/>
    <w:rsid w:val="00114CAD"/>
    <w:rsid w:val="00117319"/>
    <w:rsid w:val="00117548"/>
    <w:rsid w:val="00122F35"/>
    <w:rsid w:val="00123F12"/>
    <w:rsid w:val="00127A1D"/>
    <w:rsid w:val="0013085E"/>
    <w:rsid w:val="001356CB"/>
    <w:rsid w:val="00135F3C"/>
    <w:rsid w:val="00140BF6"/>
    <w:rsid w:val="001413E5"/>
    <w:rsid w:val="00151CA9"/>
    <w:rsid w:val="0015279F"/>
    <w:rsid w:val="001603DF"/>
    <w:rsid w:val="001643F4"/>
    <w:rsid w:val="00166BAE"/>
    <w:rsid w:val="00171A4E"/>
    <w:rsid w:val="00171B38"/>
    <w:rsid w:val="0017227B"/>
    <w:rsid w:val="00172E9F"/>
    <w:rsid w:val="001737BF"/>
    <w:rsid w:val="00174061"/>
    <w:rsid w:val="00176F28"/>
    <w:rsid w:val="00180C0B"/>
    <w:rsid w:val="00181B5F"/>
    <w:rsid w:val="0018318E"/>
    <w:rsid w:val="00185661"/>
    <w:rsid w:val="00186035"/>
    <w:rsid w:val="001871CC"/>
    <w:rsid w:val="00187B00"/>
    <w:rsid w:val="0019067B"/>
    <w:rsid w:val="00192FAA"/>
    <w:rsid w:val="00193946"/>
    <w:rsid w:val="00196079"/>
    <w:rsid w:val="001A1A57"/>
    <w:rsid w:val="001B10D8"/>
    <w:rsid w:val="001B46CB"/>
    <w:rsid w:val="001B51F7"/>
    <w:rsid w:val="001B5E78"/>
    <w:rsid w:val="001C41C3"/>
    <w:rsid w:val="001D0A1C"/>
    <w:rsid w:val="001D549A"/>
    <w:rsid w:val="001D650D"/>
    <w:rsid w:val="001D6C74"/>
    <w:rsid w:val="001D72B7"/>
    <w:rsid w:val="001E3D1E"/>
    <w:rsid w:val="001E42E1"/>
    <w:rsid w:val="001E51EB"/>
    <w:rsid w:val="001E5C5B"/>
    <w:rsid w:val="001E7621"/>
    <w:rsid w:val="001F361A"/>
    <w:rsid w:val="001F634C"/>
    <w:rsid w:val="00210D97"/>
    <w:rsid w:val="002136DE"/>
    <w:rsid w:val="00216CC6"/>
    <w:rsid w:val="0022479F"/>
    <w:rsid w:val="00225F90"/>
    <w:rsid w:val="00226818"/>
    <w:rsid w:val="00246487"/>
    <w:rsid w:val="00251BCD"/>
    <w:rsid w:val="00253BDD"/>
    <w:rsid w:val="00256276"/>
    <w:rsid w:val="0027124A"/>
    <w:rsid w:val="00271787"/>
    <w:rsid w:val="00272FAA"/>
    <w:rsid w:val="0028110B"/>
    <w:rsid w:val="002837E8"/>
    <w:rsid w:val="00285C59"/>
    <w:rsid w:val="00286E22"/>
    <w:rsid w:val="002902DE"/>
    <w:rsid w:val="002A4348"/>
    <w:rsid w:val="002A562E"/>
    <w:rsid w:val="002A68D2"/>
    <w:rsid w:val="002B2B09"/>
    <w:rsid w:val="002B31B6"/>
    <w:rsid w:val="002C1B08"/>
    <w:rsid w:val="002C3570"/>
    <w:rsid w:val="002D106F"/>
    <w:rsid w:val="002D45F0"/>
    <w:rsid w:val="002D6ED7"/>
    <w:rsid w:val="002D7CA4"/>
    <w:rsid w:val="002E17F5"/>
    <w:rsid w:val="002E2D10"/>
    <w:rsid w:val="002E3D3B"/>
    <w:rsid w:val="002F1259"/>
    <w:rsid w:val="002F189F"/>
    <w:rsid w:val="002F3DFC"/>
    <w:rsid w:val="002F504C"/>
    <w:rsid w:val="002F715D"/>
    <w:rsid w:val="002F7737"/>
    <w:rsid w:val="00301301"/>
    <w:rsid w:val="00302E02"/>
    <w:rsid w:val="003144DE"/>
    <w:rsid w:val="0031605F"/>
    <w:rsid w:val="00347996"/>
    <w:rsid w:val="003542C8"/>
    <w:rsid w:val="00355F33"/>
    <w:rsid w:val="00362AEF"/>
    <w:rsid w:val="00363498"/>
    <w:rsid w:val="0037213E"/>
    <w:rsid w:val="00377115"/>
    <w:rsid w:val="00377594"/>
    <w:rsid w:val="00383E9B"/>
    <w:rsid w:val="0038426E"/>
    <w:rsid w:val="00386FEE"/>
    <w:rsid w:val="00394A83"/>
    <w:rsid w:val="003A393B"/>
    <w:rsid w:val="003A4A37"/>
    <w:rsid w:val="003B2624"/>
    <w:rsid w:val="003C61DC"/>
    <w:rsid w:val="003C7860"/>
    <w:rsid w:val="003D10D7"/>
    <w:rsid w:val="003D2885"/>
    <w:rsid w:val="003D7210"/>
    <w:rsid w:val="003D7A38"/>
    <w:rsid w:val="003E25A2"/>
    <w:rsid w:val="003E7ECD"/>
    <w:rsid w:val="003F04F3"/>
    <w:rsid w:val="004007BF"/>
    <w:rsid w:val="0040377E"/>
    <w:rsid w:val="00405363"/>
    <w:rsid w:val="004075D4"/>
    <w:rsid w:val="00413145"/>
    <w:rsid w:val="00426C44"/>
    <w:rsid w:val="004323FD"/>
    <w:rsid w:val="00436755"/>
    <w:rsid w:val="0044362B"/>
    <w:rsid w:val="004460C8"/>
    <w:rsid w:val="00447189"/>
    <w:rsid w:val="00450400"/>
    <w:rsid w:val="004538DC"/>
    <w:rsid w:val="00455E41"/>
    <w:rsid w:val="0046057A"/>
    <w:rsid w:val="00463960"/>
    <w:rsid w:val="004719C4"/>
    <w:rsid w:val="00474355"/>
    <w:rsid w:val="004837A8"/>
    <w:rsid w:val="0048587C"/>
    <w:rsid w:val="0048681F"/>
    <w:rsid w:val="004922C2"/>
    <w:rsid w:val="004A0700"/>
    <w:rsid w:val="004A0D53"/>
    <w:rsid w:val="004A54C2"/>
    <w:rsid w:val="004A647D"/>
    <w:rsid w:val="004B7E08"/>
    <w:rsid w:val="004C467F"/>
    <w:rsid w:val="004C697C"/>
    <w:rsid w:val="004C6CA3"/>
    <w:rsid w:val="004D02C5"/>
    <w:rsid w:val="004D4600"/>
    <w:rsid w:val="004D6A73"/>
    <w:rsid w:val="004E0CFC"/>
    <w:rsid w:val="004E2ADB"/>
    <w:rsid w:val="004E554F"/>
    <w:rsid w:val="0050034A"/>
    <w:rsid w:val="00500C5F"/>
    <w:rsid w:val="00503C12"/>
    <w:rsid w:val="00515908"/>
    <w:rsid w:val="00523273"/>
    <w:rsid w:val="00524F24"/>
    <w:rsid w:val="00531BD9"/>
    <w:rsid w:val="00535926"/>
    <w:rsid w:val="00545C8B"/>
    <w:rsid w:val="005507F5"/>
    <w:rsid w:val="0055182A"/>
    <w:rsid w:val="005531DA"/>
    <w:rsid w:val="00555CDB"/>
    <w:rsid w:val="00561393"/>
    <w:rsid w:val="00563D58"/>
    <w:rsid w:val="0056756E"/>
    <w:rsid w:val="00570043"/>
    <w:rsid w:val="00575205"/>
    <w:rsid w:val="00575A62"/>
    <w:rsid w:val="00577758"/>
    <w:rsid w:val="005841DE"/>
    <w:rsid w:val="0058770D"/>
    <w:rsid w:val="00595770"/>
    <w:rsid w:val="005C016B"/>
    <w:rsid w:val="005C1065"/>
    <w:rsid w:val="005D02C7"/>
    <w:rsid w:val="005D1D0E"/>
    <w:rsid w:val="005D4192"/>
    <w:rsid w:val="005E0E83"/>
    <w:rsid w:val="005F6C92"/>
    <w:rsid w:val="006015E5"/>
    <w:rsid w:val="00604D75"/>
    <w:rsid w:val="0060744F"/>
    <w:rsid w:val="0061255C"/>
    <w:rsid w:val="00617C1A"/>
    <w:rsid w:val="00623572"/>
    <w:rsid w:val="00625438"/>
    <w:rsid w:val="006263C6"/>
    <w:rsid w:val="00627B6F"/>
    <w:rsid w:val="006364C6"/>
    <w:rsid w:val="00640C81"/>
    <w:rsid w:val="00641150"/>
    <w:rsid w:val="006443BC"/>
    <w:rsid w:val="006446AF"/>
    <w:rsid w:val="0064668D"/>
    <w:rsid w:val="00657711"/>
    <w:rsid w:val="006607E8"/>
    <w:rsid w:val="00662C3A"/>
    <w:rsid w:val="00670BE0"/>
    <w:rsid w:val="006824F5"/>
    <w:rsid w:val="006842FA"/>
    <w:rsid w:val="00687144"/>
    <w:rsid w:val="00692634"/>
    <w:rsid w:val="0069332F"/>
    <w:rsid w:val="00693970"/>
    <w:rsid w:val="006A1407"/>
    <w:rsid w:val="006A5B13"/>
    <w:rsid w:val="006B07A7"/>
    <w:rsid w:val="006B1457"/>
    <w:rsid w:val="006B1FEC"/>
    <w:rsid w:val="006B40BC"/>
    <w:rsid w:val="006B64C8"/>
    <w:rsid w:val="006B6A73"/>
    <w:rsid w:val="006B6CF0"/>
    <w:rsid w:val="006B7C09"/>
    <w:rsid w:val="006C440A"/>
    <w:rsid w:val="006D2004"/>
    <w:rsid w:val="006D20CF"/>
    <w:rsid w:val="006D65D6"/>
    <w:rsid w:val="006E2869"/>
    <w:rsid w:val="006E31BA"/>
    <w:rsid w:val="006E3948"/>
    <w:rsid w:val="006E79E9"/>
    <w:rsid w:val="006F4DC8"/>
    <w:rsid w:val="006F5253"/>
    <w:rsid w:val="006F57B2"/>
    <w:rsid w:val="0070343E"/>
    <w:rsid w:val="007037C0"/>
    <w:rsid w:val="007122F3"/>
    <w:rsid w:val="0071664E"/>
    <w:rsid w:val="00716732"/>
    <w:rsid w:val="007216C7"/>
    <w:rsid w:val="0072311D"/>
    <w:rsid w:val="00730C80"/>
    <w:rsid w:val="00730E26"/>
    <w:rsid w:val="007332A4"/>
    <w:rsid w:val="0073390E"/>
    <w:rsid w:val="00734AE3"/>
    <w:rsid w:val="00750B2B"/>
    <w:rsid w:val="00751FC7"/>
    <w:rsid w:val="00760AB7"/>
    <w:rsid w:val="0076155B"/>
    <w:rsid w:val="00764EB1"/>
    <w:rsid w:val="00772ED0"/>
    <w:rsid w:val="007741F7"/>
    <w:rsid w:val="00792C14"/>
    <w:rsid w:val="007A3967"/>
    <w:rsid w:val="007A5EDB"/>
    <w:rsid w:val="007A7A95"/>
    <w:rsid w:val="007A7FCF"/>
    <w:rsid w:val="007B0844"/>
    <w:rsid w:val="007C1380"/>
    <w:rsid w:val="007C2D37"/>
    <w:rsid w:val="007C4E86"/>
    <w:rsid w:val="007C5689"/>
    <w:rsid w:val="007C7342"/>
    <w:rsid w:val="007D057F"/>
    <w:rsid w:val="007D2759"/>
    <w:rsid w:val="007E2807"/>
    <w:rsid w:val="007E4F0A"/>
    <w:rsid w:val="007E6A4A"/>
    <w:rsid w:val="007E6CB5"/>
    <w:rsid w:val="007F11CA"/>
    <w:rsid w:val="007F2A0C"/>
    <w:rsid w:val="007F52D3"/>
    <w:rsid w:val="007F5459"/>
    <w:rsid w:val="007F58EF"/>
    <w:rsid w:val="00800C13"/>
    <w:rsid w:val="00803C94"/>
    <w:rsid w:val="008112D0"/>
    <w:rsid w:val="00814488"/>
    <w:rsid w:val="00817C0C"/>
    <w:rsid w:val="00820BCD"/>
    <w:rsid w:val="00821689"/>
    <w:rsid w:val="00826914"/>
    <w:rsid w:val="008308B2"/>
    <w:rsid w:val="008321A4"/>
    <w:rsid w:val="008373B8"/>
    <w:rsid w:val="00842B08"/>
    <w:rsid w:val="00843471"/>
    <w:rsid w:val="00843F73"/>
    <w:rsid w:val="00844709"/>
    <w:rsid w:val="008567A6"/>
    <w:rsid w:val="008613B6"/>
    <w:rsid w:val="0086322D"/>
    <w:rsid w:val="0086604C"/>
    <w:rsid w:val="008664AB"/>
    <w:rsid w:val="008837B6"/>
    <w:rsid w:val="0089200E"/>
    <w:rsid w:val="00892D36"/>
    <w:rsid w:val="00895632"/>
    <w:rsid w:val="00895682"/>
    <w:rsid w:val="00896A09"/>
    <w:rsid w:val="008A09B0"/>
    <w:rsid w:val="008A218A"/>
    <w:rsid w:val="008A4A4B"/>
    <w:rsid w:val="008B20FB"/>
    <w:rsid w:val="008B77F3"/>
    <w:rsid w:val="008C186B"/>
    <w:rsid w:val="008C22DD"/>
    <w:rsid w:val="008D5242"/>
    <w:rsid w:val="008D5525"/>
    <w:rsid w:val="008E0B91"/>
    <w:rsid w:val="008E5763"/>
    <w:rsid w:val="008F557E"/>
    <w:rsid w:val="008F5FE4"/>
    <w:rsid w:val="00902FA4"/>
    <w:rsid w:val="00903528"/>
    <w:rsid w:val="00903F1F"/>
    <w:rsid w:val="009060DF"/>
    <w:rsid w:val="00906467"/>
    <w:rsid w:val="00913210"/>
    <w:rsid w:val="00921827"/>
    <w:rsid w:val="00930623"/>
    <w:rsid w:val="00942F6B"/>
    <w:rsid w:val="0094681B"/>
    <w:rsid w:val="00950DCC"/>
    <w:rsid w:val="00951C61"/>
    <w:rsid w:val="00953E5F"/>
    <w:rsid w:val="009640A6"/>
    <w:rsid w:val="009652EE"/>
    <w:rsid w:val="009915C9"/>
    <w:rsid w:val="00997E6C"/>
    <w:rsid w:val="009A5E86"/>
    <w:rsid w:val="009A78EA"/>
    <w:rsid w:val="009B6626"/>
    <w:rsid w:val="009B68A5"/>
    <w:rsid w:val="009D2350"/>
    <w:rsid w:val="009D2BD7"/>
    <w:rsid w:val="009D2CEE"/>
    <w:rsid w:val="009D3E7D"/>
    <w:rsid w:val="009E0C71"/>
    <w:rsid w:val="009E6C70"/>
    <w:rsid w:val="009E7DF4"/>
    <w:rsid w:val="009F08C5"/>
    <w:rsid w:val="009F0BDF"/>
    <w:rsid w:val="00A01203"/>
    <w:rsid w:val="00A0425E"/>
    <w:rsid w:val="00A12E51"/>
    <w:rsid w:val="00A13CB3"/>
    <w:rsid w:val="00A30A6A"/>
    <w:rsid w:val="00A3364B"/>
    <w:rsid w:val="00A35539"/>
    <w:rsid w:val="00A357AC"/>
    <w:rsid w:val="00A3624A"/>
    <w:rsid w:val="00A374FB"/>
    <w:rsid w:val="00A4099B"/>
    <w:rsid w:val="00A46BD2"/>
    <w:rsid w:val="00A52AA4"/>
    <w:rsid w:val="00A52C96"/>
    <w:rsid w:val="00A537CB"/>
    <w:rsid w:val="00A57C66"/>
    <w:rsid w:val="00A57D5A"/>
    <w:rsid w:val="00A651D3"/>
    <w:rsid w:val="00A66123"/>
    <w:rsid w:val="00A73935"/>
    <w:rsid w:val="00A827FB"/>
    <w:rsid w:val="00A843CD"/>
    <w:rsid w:val="00A8466A"/>
    <w:rsid w:val="00A8486F"/>
    <w:rsid w:val="00A92EF3"/>
    <w:rsid w:val="00A94E5D"/>
    <w:rsid w:val="00AA43AA"/>
    <w:rsid w:val="00AA5A5F"/>
    <w:rsid w:val="00AA5DCD"/>
    <w:rsid w:val="00AC41E2"/>
    <w:rsid w:val="00AD1154"/>
    <w:rsid w:val="00AD64CC"/>
    <w:rsid w:val="00AD79F0"/>
    <w:rsid w:val="00AE45B1"/>
    <w:rsid w:val="00AE6E84"/>
    <w:rsid w:val="00AF2985"/>
    <w:rsid w:val="00AF5A61"/>
    <w:rsid w:val="00B009C6"/>
    <w:rsid w:val="00B1563D"/>
    <w:rsid w:val="00B21D65"/>
    <w:rsid w:val="00B22CD8"/>
    <w:rsid w:val="00B4338C"/>
    <w:rsid w:val="00B50F0F"/>
    <w:rsid w:val="00B531D1"/>
    <w:rsid w:val="00B56225"/>
    <w:rsid w:val="00B57337"/>
    <w:rsid w:val="00B64BBE"/>
    <w:rsid w:val="00B6585D"/>
    <w:rsid w:val="00B667D3"/>
    <w:rsid w:val="00B72796"/>
    <w:rsid w:val="00B80ADA"/>
    <w:rsid w:val="00B825DE"/>
    <w:rsid w:val="00B855F3"/>
    <w:rsid w:val="00B90A02"/>
    <w:rsid w:val="00B92459"/>
    <w:rsid w:val="00B94404"/>
    <w:rsid w:val="00B9458F"/>
    <w:rsid w:val="00BA3C2D"/>
    <w:rsid w:val="00BA4F85"/>
    <w:rsid w:val="00BA5826"/>
    <w:rsid w:val="00BA7828"/>
    <w:rsid w:val="00BB05D6"/>
    <w:rsid w:val="00BB10DC"/>
    <w:rsid w:val="00BB2BE6"/>
    <w:rsid w:val="00BB362C"/>
    <w:rsid w:val="00BC0471"/>
    <w:rsid w:val="00BC05B8"/>
    <w:rsid w:val="00BC5346"/>
    <w:rsid w:val="00BD3DD5"/>
    <w:rsid w:val="00BD54A3"/>
    <w:rsid w:val="00BE34F6"/>
    <w:rsid w:val="00BE4085"/>
    <w:rsid w:val="00BF01F8"/>
    <w:rsid w:val="00BF03B8"/>
    <w:rsid w:val="00BF109D"/>
    <w:rsid w:val="00BF28D9"/>
    <w:rsid w:val="00BF6444"/>
    <w:rsid w:val="00BF7DCF"/>
    <w:rsid w:val="00C01352"/>
    <w:rsid w:val="00C07738"/>
    <w:rsid w:val="00C10235"/>
    <w:rsid w:val="00C129BC"/>
    <w:rsid w:val="00C17021"/>
    <w:rsid w:val="00C17555"/>
    <w:rsid w:val="00C20001"/>
    <w:rsid w:val="00C32918"/>
    <w:rsid w:val="00C33185"/>
    <w:rsid w:val="00C339EF"/>
    <w:rsid w:val="00C40BB7"/>
    <w:rsid w:val="00C51528"/>
    <w:rsid w:val="00C51A6B"/>
    <w:rsid w:val="00C63137"/>
    <w:rsid w:val="00C67FEC"/>
    <w:rsid w:val="00C74312"/>
    <w:rsid w:val="00C756B2"/>
    <w:rsid w:val="00C77CC4"/>
    <w:rsid w:val="00C94E7F"/>
    <w:rsid w:val="00CA3A8B"/>
    <w:rsid w:val="00CB1124"/>
    <w:rsid w:val="00CB3060"/>
    <w:rsid w:val="00CB324F"/>
    <w:rsid w:val="00CC6E88"/>
    <w:rsid w:val="00CC6EA8"/>
    <w:rsid w:val="00CD39B2"/>
    <w:rsid w:val="00CE1B6A"/>
    <w:rsid w:val="00CE1DEF"/>
    <w:rsid w:val="00CE3A5D"/>
    <w:rsid w:val="00CE6B2C"/>
    <w:rsid w:val="00CE74A1"/>
    <w:rsid w:val="00CF150E"/>
    <w:rsid w:val="00CF228C"/>
    <w:rsid w:val="00CF2B71"/>
    <w:rsid w:val="00CF3186"/>
    <w:rsid w:val="00CF6D5C"/>
    <w:rsid w:val="00CF7955"/>
    <w:rsid w:val="00D00983"/>
    <w:rsid w:val="00D03085"/>
    <w:rsid w:val="00D12D2E"/>
    <w:rsid w:val="00D148D1"/>
    <w:rsid w:val="00D23F49"/>
    <w:rsid w:val="00D32A8C"/>
    <w:rsid w:val="00D34F2D"/>
    <w:rsid w:val="00D35A10"/>
    <w:rsid w:val="00D42192"/>
    <w:rsid w:val="00D47247"/>
    <w:rsid w:val="00D506E4"/>
    <w:rsid w:val="00D621B9"/>
    <w:rsid w:val="00D63019"/>
    <w:rsid w:val="00D743BD"/>
    <w:rsid w:val="00D743EA"/>
    <w:rsid w:val="00D8255D"/>
    <w:rsid w:val="00D95BB9"/>
    <w:rsid w:val="00D9674F"/>
    <w:rsid w:val="00D96916"/>
    <w:rsid w:val="00DA1511"/>
    <w:rsid w:val="00DA519C"/>
    <w:rsid w:val="00DB7026"/>
    <w:rsid w:val="00DC13B9"/>
    <w:rsid w:val="00DC16F3"/>
    <w:rsid w:val="00DC1E66"/>
    <w:rsid w:val="00DC3628"/>
    <w:rsid w:val="00DC3747"/>
    <w:rsid w:val="00DC3DA0"/>
    <w:rsid w:val="00DC6B87"/>
    <w:rsid w:val="00DD60C6"/>
    <w:rsid w:val="00DE06EE"/>
    <w:rsid w:val="00DE3367"/>
    <w:rsid w:val="00DE3B4F"/>
    <w:rsid w:val="00DE3FAC"/>
    <w:rsid w:val="00DF372B"/>
    <w:rsid w:val="00DF66FC"/>
    <w:rsid w:val="00E06030"/>
    <w:rsid w:val="00E074E9"/>
    <w:rsid w:val="00E14AE1"/>
    <w:rsid w:val="00E242A0"/>
    <w:rsid w:val="00E26B0D"/>
    <w:rsid w:val="00E35A35"/>
    <w:rsid w:val="00E37FA9"/>
    <w:rsid w:val="00E4373A"/>
    <w:rsid w:val="00E57052"/>
    <w:rsid w:val="00E62AEC"/>
    <w:rsid w:val="00E71134"/>
    <w:rsid w:val="00E74EB5"/>
    <w:rsid w:val="00E8165F"/>
    <w:rsid w:val="00E86C64"/>
    <w:rsid w:val="00E93F2D"/>
    <w:rsid w:val="00EB0E60"/>
    <w:rsid w:val="00EB400F"/>
    <w:rsid w:val="00EC56E8"/>
    <w:rsid w:val="00ED02B3"/>
    <w:rsid w:val="00EE79F2"/>
    <w:rsid w:val="00EF0935"/>
    <w:rsid w:val="00EF71B5"/>
    <w:rsid w:val="00F00FAA"/>
    <w:rsid w:val="00F03EA6"/>
    <w:rsid w:val="00F06B12"/>
    <w:rsid w:val="00F07A8E"/>
    <w:rsid w:val="00F07ED3"/>
    <w:rsid w:val="00F31F3C"/>
    <w:rsid w:val="00F32991"/>
    <w:rsid w:val="00F357A3"/>
    <w:rsid w:val="00F40696"/>
    <w:rsid w:val="00F45776"/>
    <w:rsid w:val="00F5486B"/>
    <w:rsid w:val="00F54AA1"/>
    <w:rsid w:val="00F56889"/>
    <w:rsid w:val="00F60514"/>
    <w:rsid w:val="00F613E5"/>
    <w:rsid w:val="00F62F77"/>
    <w:rsid w:val="00F63C25"/>
    <w:rsid w:val="00F65394"/>
    <w:rsid w:val="00F679A8"/>
    <w:rsid w:val="00F77F85"/>
    <w:rsid w:val="00F801F6"/>
    <w:rsid w:val="00F8211A"/>
    <w:rsid w:val="00F8596E"/>
    <w:rsid w:val="00F927A7"/>
    <w:rsid w:val="00F945C7"/>
    <w:rsid w:val="00F9501D"/>
    <w:rsid w:val="00F97384"/>
    <w:rsid w:val="00FA510B"/>
    <w:rsid w:val="00FB13AE"/>
    <w:rsid w:val="00FB5D06"/>
    <w:rsid w:val="00FC044E"/>
    <w:rsid w:val="00FC1A71"/>
    <w:rsid w:val="00FC2776"/>
    <w:rsid w:val="00FD1992"/>
    <w:rsid w:val="00FE194A"/>
    <w:rsid w:val="00FE7B0C"/>
    <w:rsid w:val="00FE7D17"/>
    <w:rsid w:val="00FF51F9"/>
    <w:rsid w:val="00FF5DD4"/>
    <w:rsid w:val="00FF6F7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C0A4D4-3885-40A7-AA05-317590C8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basedOn w:val="Normal"/>
    <w:next w:val="Normal"/>
    <w:link w:val="Heading1Char"/>
    <w:qFormat/>
    <w:rsid w:val="006B1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B1457"/>
    <w:pPr>
      <w:keepNext/>
      <w:outlineLvl w:val="1"/>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72E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uftext">
    <w:name w:val="Lauftext"/>
    <w:basedOn w:val="Normal"/>
    <w:rsid w:val="00413145"/>
    <w:pPr>
      <w:framePr w:hSpace="142" w:wrap="around" w:vAnchor="page" w:hAnchor="margin" w:y="7089"/>
      <w:spacing w:after="200"/>
      <w:suppressOverlap/>
    </w:pPr>
    <w:rPr>
      <w:rFonts w:ascii="Trade Gothic LT Com" w:hAnsi="Trade Gothic LT Com" w:cs="Arial"/>
      <w:color w:val="000000"/>
      <w:sz w:val="25"/>
      <w:szCs w:val="20"/>
    </w:rPr>
  </w:style>
  <w:style w:type="paragraph" w:customStyle="1" w:styleId="Betreff">
    <w:name w:val="Betreff"/>
    <w:basedOn w:val="Normal"/>
    <w:next w:val="Lauftext"/>
    <w:rsid w:val="006B40BC"/>
    <w:pPr>
      <w:framePr w:hSpace="142" w:wrap="around" w:vAnchor="page" w:hAnchor="margin" w:y="5955"/>
      <w:suppressOverlap/>
    </w:pPr>
    <w:rPr>
      <w:rFonts w:ascii="Arial" w:hAnsi="Arial" w:cs="Arial"/>
      <w:b/>
      <w:sz w:val="25"/>
    </w:rPr>
  </w:style>
  <w:style w:type="paragraph" w:customStyle="1" w:styleId="Absenderangaben">
    <w:name w:val="Absenderangaben"/>
    <w:basedOn w:val="Normal"/>
    <w:rsid w:val="004460C8"/>
    <w:pPr>
      <w:framePr w:hSpace="142" w:wrap="around" w:hAnchor="margin" w:xAlign="right" w:yAlign="bottom"/>
      <w:spacing w:after="140"/>
      <w:suppressOverlap/>
    </w:pPr>
    <w:rPr>
      <w:rFonts w:ascii="Trade Gothic LT Com" w:hAnsi="Trade Gothic LT Com" w:cs="Arial"/>
      <w:spacing w:val="-10"/>
      <w:sz w:val="16"/>
      <w:szCs w:val="18"/>
    </w:rPr>
  </w:style>
  <w:style w:type="character" w:styleId="Hyperlink">
    <w:name w:val="Hyperlink"/>
    <w:rsid w:val="00B855F3"/>
    <w:rPr>
      <w:color w:val="0000FF"/>
      <w:u w:val="single"/>
    </w:rPr>
  </w:style>
  <w:style w:type="paragraph" w:styleId="Header">
    <w:name w:val="header"/>
    <w:basedOn w:val="Normal"/>
    <w:link w:val="HeaderChar"/>
    <w:uiPriority w:val="99"/>
    <w:rsid w:val="001413E5"/>
    <w:pPr>
      <w:tabs>
        <w:tab w:val="center" w:pos="4536"/>
        <w:tab w:val="right" w:pos="9072"/>
      </w:tabs>
    </w:pPr>
  </w:style>
  <w:style w:type="paragraph" w:styleId="Footer">
    <w:name w:val="footer"/>
    <w:basedOn w:val="Normal"/>
    <w:link w:val="FooterChar"/>
    <w:uiPriority w:val="99"/>
    <w:rsid w:val="001413E5"/>
    <w:pPr>
      <w:tabs>
        <w:tab w:val="center" w:pos="4536"/>
        <w:tab w:val="right" w:pos="9072"/>
      </w:tabs>
    </w:pPr>
  </w:style>
  <w:style w:type="character" w:styleId="PageNumber">
    <w:name w:val="page number"/>
    <w:rsid w:val="00413145"/>
    <w:rPr>
      <w:rFonts w:ascii="Trade Gothic LT Com" w:hAnsi="Trade Gothic LT Com"/>
      <w:sz w:val="18"/>
    </w:rPr>
  </w:style>
  <w:style w:type="paragraph" w:styleId="Caption">
    <w:name w:val="caption"/>
    <w:basedOn w:val="Normal"/>
    <w:next w:val="Normal"/>
    <w:qFormat/>
    <w:rsid w:val="00AF2985"/>
    <w:rPr>
      <w:rFonts w:ascii="Arial" w:hAnsi="Arial"/>
      <w:b/>
      <w:sz w:val="22"/>
    </w:rPr>
  </w:style>
  <w:style w:type="paragraph" w:styleId="BodyText">
    <w:name w:val="Body Text"/>
    <w:basedOn w:val="Normal"/>
    <w:link w:val="BodyTextChar"/>
    <w:rsid w:val="00AF2985"/>
    <w:rPr>
      <w:rFonts w:ascii="Arial" w:hAnsi="Arial"/>
      <w:sz w:val="22"/>
    </w:rPr>
  </w:style>
  <w:style w:type="paragraph" w:styleId="BodyTextIndent">
    <w:name w:val="Body Text Indent"/>
    <w:basedOn w:val="Normal"/>
    <w:rsid w:val="00AF2985"/>
    <w:pPr>
      <w:ind w:left="600" w:hanging="600"/>
    </w:pPr>
    <w:rPr>
      <w:rFonts w:ascii="Arial" w:hAnsi="Arial"/>
      <w:sz w:val="22"/>
    </w:rPr>
  </w:style>
  <w:style w:type="character" w:customStyle="1" w:styleId="BodyTextChar">
    <w:name w:val="Body Text Char"/>
    <w:link w:val="BodyText"/>
    <w:rsid w:val="00A92EF3"/>
    <w:rPr>
      <w:rFonts w:ascii="Arial" w:hAnsi="Arial"/>
      <w:sz w:val="22"/>
      <w:szCs w:val="24"/>
    </w:rPr>
  </w:style>
  <w:style w:type="paragraph" w:styleId="BalloonText">
    <w:name w:val="Balloon Text"/>
    <w:basedOn w:val="Normal"/>
    <w:link w:val="BalloonTextChar"/>
    <w:rsid w:val="001B46CB"/>
    <w:rPr>
      <w:rFonts w:ascii="Tahoma" w:hAnsi="Tahoma" w:cs="Tahoma"/>
      <w:sz w:val="16"/>
      <w:szCs w:val="16"/>
    </w:rPr>
  </w:style>
  <w:style w:type="character" w:customStyle="1" w:styleId="BalloonTextChar">
    <w:name w:val="Balloon Text Char"/>
    <w:basedOn w:val="DefaultParagraphFont"/>
    <w:link w:val="BalloonText"/>
    <w:rsid w:val="001B46CB"/>
    <w:rPr>
      <w:rFonts w:ascii="Tahoma" w:hAnsi="Tahoma" w:cs="Tahoma"/>
      <w:sz w:val="16"/>
      <w:szCs w:val="16"/>
    </w:rPr>
  </w:style>
  <w:style w:type="paragraph" w:styleId="ListParagraph">
    <w:name w:val="List Paragraph"/>
    <w:basedOn w:val="Normal"/>
    <w:uiPriority w:val="34"/>
    <w:qFormat/>
    <w:rsid w:val="00A8486F"/>
    <w:pPr>
      <w:ind w:left="720"/>
      <w:contextualSpacing/>
    </w:pPr>
  </w:style>
  <w:style w:type="character" w:customStyle="1" w:styleId="Heading2Char">
    <w:name w:val="Heading 2 Char"/>
    <w:basedOn w:val="DefaultParagraphFont"/>
    <w:link w:val="Heading2"/>
    <w:rsid w:val="006B1457"/>
    <w:rPr>
      <w:rFonts w:ascii="Arial" w:hAnsi="Arial" w:cs="Arial"/>
      <w:b/>
      <w:bCs/>
      <w:sz w:val="24"/>
      <w:szCs w:val="24"/>
      <w:lang w:val="en-GB"/>
    </w:rPr>
  </w:style>
  <w:style w:type="character" w:customStyle="1" w:styleId="Heading1Char">
    <w:name w:val="Heading 1 Char"/>
    <w:basedOn w:val="DefaultParagraphFont"/>
    <w:link w:val="Heading1"/>
    <w:rsid w:val="006B1457"/>
    <w:rPr>
      <w:rFonts w:asciiTheme="majorHAnsi" w:eastAsiaTheme="majorEastAsia" w:hAnsiTheme="majorHAnsi" w:cstheme="majorBidi"/>
      <w:b/>
      <w:bCs/>
      <w:color w:val="365F91" w:themeColor="accent1" w:themeShade="BF"/>
      <w:sz w:val="28"/>
      <w:szCs w:val="28"/>
    </w:rPr>
  </w:style>
  <w:style w:type="character" w:customStyle="1" w:styleId="st">
    <w:name w:val="st"/>
    <w:basedOn w:val="DefaultParagraphFont"/>
    <w:rsid w:val="008373B8"/>
  </w:style>
  <w:style w:type="character" w:styleId="Emphasis">
    <w:name w:val="Emphasis"/>
    <w:basedOn w:val="DefaultParagraphFont"/>
    <w:uiPriority w:val="20"/>
    <w:qFormat/>
    <w:rsid w:val="008373B8"/>
    <w:rPr>
      <w:i/>
      <w:iCs/>
    </w:rPr>
  </w:style>
  <w:style w:type="character" w:customStyle="1" w:styleId="FooterChar">
    <w:name w:val="Footer Char"/>
    <w:basedOn w:val="DefaultParagraphFont"/>
    <w:link w:val="Footer"/>
    <w:uiPriority w:val="99"/>
    <w:rsid w:val="00196079"/>
    <w:rPr>
      <w:sz w:val="24"/>
      <w:szCs w:val="24"/>
    </w:rPr>
  </w:style>
  <w:style w:type="character" w:customStyle="1" w:styleId="Bodytext129pt">
    <w:name w:val="Body text (12) + 9 pt"/>
    <w:aliases w:val="Not Bold"/>
    <w:basedOn w:val="DefaultParagraphFont"/>
    <w:rsid w:val="00627B6F"/>
    <w:rPr>
      <w:rFonts w:ascii="Arial" w:eastAsia="Arial" w:hAnsi="Arial" w:cs="Arial"/>
      <w:b/>
      <w:bCs/>
      <w:sz w:val="18"/>
      <w:szCs w:val="18"/>
      <w:shd w:val="clear" w:color="auto" w:fill="FFFFFF"/>
    </w:rPr>
  </w:style>
  <w:style w:type="character" w:customStyle="1" w:styleId="HeaderChar">
    <w:name w:val="Header Char"/>
    <w:basedOn w:val="DefaultParagraphFont"/>
    <w:link w:val="Header"/>
    <w:uiPriority w:val="99"/>
    <w:rsid w:val="00AF5A61"/>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90937">
      <w:bodyDiv w:val="1"/>
      <w:marLeft w:val="0"/>
      <w:marRight w:val="0"/>
      <w:marTop w:val="0"/>
      <w:marBottom w:val="0"/>
      <w:divBdr>
        <w:top w:val="none" w:sz="0" w:space="0" w:color="auto"/>
        <w:left w:val="none" w:sz="0" w:space="0" w:color="auto"/>
        <w:bottom w:val="none" w:sz="0" w:space="0" w:color="auto"/>
        <w:right w:val="none" w:sz="0" w:space="0" w:color="auto"/>
      </w:divBdr>
    </w:div>
    <w:div w:id="958027742">
      <w:bodyDiv w:val="1"/>
      <w:marLeft w:val="0"/>
      <w:marRight w:val="0"/>
      <w:marTop w:val="0"/>
      <w:marBottom w:val="0"/>
      <w:divBdr>
        <w:top w:val="none" w:sz="0" w:space="0" w:color="auto"/>
        <w:left w:val="none" w:sz="0" w:space="0" w:color="auto"/>
        <w:bottom w:val="none" w:sz="0" w:space="0" w:color="auto"/>
        <w:right w:val="none" w:sz="0" w:space="0" w:color="auto"/>
      </w:divBdr>
    </w:div>
    <w:div w:id="1285960767">
      <w:bodyDiv w:val="1"/>
      <w:marLeft w:val="0"/>
      <w:marRight w:val="0"/>
      <w:marTop w:val="0"/>
      <w:marBottom w:val="0"/>
      <w:divBdr>
        <w:top w:val="none" w:sz="0" w:space="0" w:color="auto"/>
        <w:left w:val="none" w:sz="0" w:space="0" w:color="auto"/>
        <w:bottom w:val="none" w:sz="0" w:space="0" w:color="auto"/>
        <w:right w:val="none" w:sz="0" w:space="0" w:color="auto"/>
      </w:divBdr>
    </w:div>
    <w:div w:id="1441215917">
      <w:bodyDiv w:val="1"/>
      <w:marLeft w:val="0"/>
      <w:marRight w:val="0"/>
      <w:marTop w:val="0"/>
      <w:marBottom w:val="0"/>
      <w:divBdr>
        <w:top w:val="none" w:sz="0" w:space="0" w:color="auto"/>
        <w:left w:val="none" w:sz="0" w:space="0" w:color="auto"/>
        <w:bottom w:val="none" w:sz="0" w:space="0" w:color="auto"/>
        <w:right w:val="none" w:sz="0" w:space="0" w:color="auto"/>
      </w:divBdr>
    </w:div>
    <w:div w:id="1563642029">
      <w:bodyDiv w:val="1"/>
      <w:marLeft w:val="0"/>
      <w:marRight w:val="0"/>
      <w:marTop w:val="0"/>
      <w:marBottom w:val="0"/>
      <w:divBdr>
        <w:top w:val="none" w:sz="0" w:space="0" w:color="auto"/>
        <w:left w:val="none" w:sz="0" w:space="0" w:color="auto"/>
        <w:bottom w:val="none" w:sz="0" w:space="0" w:color="auto"/>
        <w:right w:val="none" w:sz="0" w:space="0" w:color="auto"/>
      </w:divBdr>
    </w:div>
    <w:div w:id="1682663483">
      <w:bodyDiv w:val="1"/>
      <w:marLeft w:val="0"/>
      <w:marRight w:val="0"/>
      <w:marTop w:val="0"/>
      <w:marBottom w:val="0"/>
      <w:divBdr>
        <w:top w:val="none" w:sz="0" w:space="0" w:color="auto"/>
        <w:left w:val="none" w:sz="0" w:space="0" w:color="auto"/>
        <w:bottom w:val="none" w:sz="0" w:space="0" w:color="auto"/>
        <w:right w:val="none" w:sz="0" w:space="0" w:color="auto"/>
      </w:divBdr>
    </w:div>
    <w:div w:id="1750347478">
      <w:bodyDiv w:val="1"/>
      <w:marLeft w:val="0"/>
      <w:marRight w:val="0"/>
      <w:marTop w:val="0"/>
      <w:marBottom w:val="0"/>
      <w:divBdr>
        <w:top w:val="none" w:sz="0" w:space="0" w:color="auto"/>
        <w:left w:val="none" w:sz="0" w:space="0" w:color="auto"/>
        <w:bottom w:val="none" w:sz="0" w:space="0" w:color="auto"/>
        <w:right w:val="none" w:sz="0" w:space="0" w:color="auto"/>
      </w:divBdr>
    </w:div>
    <w:div w:id="1811481660">
      <w:bodyDiv w:val="1"/>
      <w:marLeft w:val="0"/>
      <w:marRight w:val="0"/>
      <w:marTop w:val="0"/>
      <w:marBottom w:val="0"/>
      <w:divBdr>
        <w:top w:val="none" w:sz="0" w:space="0" w:color="auto"/>
        <w:left w:val="none" w:sz="0" w:space="0" w:color="auto"/>
        <w:bottom w:val="none" w:sz="0" w:space="0" w:color="auto"/>
        <w:right w:val="none" w:sz="0" w:space="0" w:color="auto"/>
      </w:divBdr>
    </w:div>
    <w:div w:id="1829008045">
      <w:bodyDiv w:val="1"/>
      <w:marLeft w:val="0"/>
      <w:marRight w:val="0"/>
      <w:marTop w:val="0"/>
      <w:marBottom w:val="0"/>
      <w:divBdr>
        <w:top w:val="none" w:sz="0" w:space="0" w:color="auto"/>
        <w:left w:val="none" w:sz="0" w:space="0" w:color="auto"/>
        <w:bottom w:val="none" w:sz="0" w:space="0" w:color="auto"/>
        <w:right w:val="none" w:sz="0" w:space="0" w:color="auto"/>
      </w:divBdr>
    </w:div>
    <w:div w:id="1993488451">
      <w:bodyDiv w:val="1"/>
      <w:marLeft w:val="0"/>
      <w:marRight w:val="0"/>
      <w:marTop w:val="0"/>
      <w:marBottom w:val="0"/>
      <w:divBdr>
        <w:top w:val="none" w:sz="0" w:space="0" w:color="auto"/>
        <w:left w:val="none" w:sz="0" w:space="0" w:color="auto"/>
        <w:bottom w:val="none" w:sz="0" w:space="0" w:color="auto"/>
        <w:right w:val="none" w:sz="0" w:space="0" w:color="auto"/>
      </w:divBdr>
    </w:div>
    <w:div w:id="2070222982">
      <w:bodyDiv w:val="1"/>
      <w:marLeft w:val="0"/>
      <w:marRight w:val="0"/>
      <w:marTop w:val="0"/>
      <w:marBottom w:val="0"/>
      <w:divBdr>
        <w:top w:val="none" w:sz="0" w:space="0" w:color="auto"/>
        <w:left w:val="none" w:sz="0" w:space="0" w:color="auto"/>
        <w:bottom w:val="none" w:sz="0" w:space="0" w:color="auto"/>
        <w:right w:val="none" w:sz="0" w:space="0" w:color="auto"/>
      </w:divBdr>
    </w:div>
    <w:div w:id="2107113748">
      <w:bodyDiv w:val="1"/>
      <w:marLeft w:val="0"/>
      <w:marRight w:val="0"/>
      <w:marTop w:val="0"/>
      <w:marBottom w:val="0"/>
      <w:divBdr>
        <w:top w:val="none" w:sz="0" w:space="0" w:color="auto"/>
        <w:left w:val="none" w:sz="0" w:space="0" w:color="auto"/>
        <w:bottom w:val="none" w:sz="0" w:space="0" w:color="auto"/>
        <w:right w:val="none" w:sz="0" w:space="0" w:color="auto"/>
      </w:divBdr>
    </w:div>
    <w:div w:id="21473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ENG_Brief_Verein_Arial_mitLog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ade Gothic LT Com">
    <w:altName w:val="Corbel"/>
    <w:charset w:val="00"/>
    <w:family w:val="swiss"/>
    <w:pitch w:val="variable"/>
    <w:sig w:usb0="00000001"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47A"/>
    <w:rsid w:val="0053347A"/>
    <w:rsid w:val="009A69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A851A41290476B8272A66860D5E62A">
    <w:name w:val="70A851A41290476B8272A66860D5E62A"/>
    <w:rsid w:val="005334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839E6-DDE5-472A-9ABE-A4A1FB34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ENG_Brief_Verein_Arial_mitLogo</Template>
  <TotalTime>2</TotalTime>
  <Pages>1</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Deutsche Welthungerhilfe e</vt:lpstr>
      <vt:lpstr>Deutsche Welthungerhilfe e</vt:lpstr>
    </vt:vector>
  </TitlesOfParts>
  <Company>Bechtle Bonn</Company>
  <LinksUpToDate>false</LinksUpToDate>
  <CharactersWithSpaces>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 Welthungerhilfe e</dc:title>
  <dc:creator>Windows-Benutzer</dc:creator>
  <cp:lastModifiedBy>DRC DUHOK</cp:lastModifiedBy>
  <cp:revision>8</cp:revision>
  <cp:lastPrinted>2015-11-10T06:44:00Z</cp:lastPrinted>
  <dcterms:created xsi:type="dcterms:W3CDTF">2016-04-13T14:37:00Z</dcterms:created>
  <dcterms:modified xsi:type="dcterms:W3CDTF">2016-09-15T11:41:00Z</dcterms:modified>
</cp:coreProperties>
</file>